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69E" w:rsidRDefault="00A9569E" w:rsidP="00A95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SCHARPILES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A9569E" w:rsidRDefault="00A9569E" w:rsidP="00A956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569E" w:rsidRDefault="00A9569E" w:rsidP="00A956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569E" w:rsidRDefault="00A9569E" w:rsidP="00A95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Thirsk, North Riding</w:t>
      </w:r>
    </w:p>
    <w:p w:rsidR="00A9569E" w:rsidRDefault="00A9569E" w:rsidP="00A95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Yorkshire, into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Lassels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9569E" w:rsidRDefault="00A9569E" w:rsidP="00A95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B31B6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21-78)</w:t>
      </w:r>
    </w:p>
    <w:p w:rsidR="00A9569E" w:rsidRDefault="00A9569E" w:rsidP="00A956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569E" w:rsidRDefault="00A9569E" w:rsidP="00A956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A9569E" w:rsidRDefault="00A9569E" w:rsidP="00A956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  <w:bookmarkStart w:id="0" w:name="_GoBack"/>
      <w:bookmarkEnd w:id="0"/>
    </w:p>
    <w:sectPr w:rsidR="00DD5B8A" w:rsidRPr="00A956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69E" w:rsidRDefault="00A9569E" w:rsidP="00564E3C">
      <w:pPr>
        <w:spacing w:after="0" w:line="240" w:lineRule="auto"/>
      </w:pPr>
      <w:r>
        <w:separator/>
      </w:r>
    </w:p>
  </w:endnote>
  <w:endnote w:type="continuationSeparator" w:id="0">
    <w:p w:rsidR="00A9569E" w:rsidRDefault="00A9569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9569E">
      <w:rPr>
        <w:rFonts w:ascii="Times New Roman" w:hAnsi="Times New Roman" w:cs="Times New Roman"/>
        <w:noProof/>
        <w:sz w:val="24"/>
        <w:szCs w:val="24"/>
      </w:rPr>
      <w:t>29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69E" w:rsidRDefault="00A9569E" w:rsidP="00564E3C">
      <w:pPr>
        <w:spacing w:after="0" w:line="240" w:lineRule="auto"/>
      </w:pPr>
      <w:r>
        <w:separator/>
      </w:r>
    </w:p>
  </w:footnote>
  <w:footnote w:type="continuationSeparator" w:id="0">
    <w:p w:rsidR="00A9569E" w:rsidRDefault="00A9569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69E"/>
    <w:rsid w:val="00372DC6"/>
    <w:rsid w:val="00564E3C"/>
    <w:rsid w:val="0064591D"/>
    <w:rsid w:val="00A9569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DE420"/>
  <w15:chartTrackingRefBased/>
  <w15:docId w15:val="{03423F8E-A1FD-4AC9-B03A-3DA12A40A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956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2015-10-29T22:29:00Z</dcterms:created>
  <dcterms:modified xsi:type="dcterms:W3CDTF">2015-10-29T22:33:00Z</dcterms:modified>
</cp:coreProperties>
</file>